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B4" w:rsidRPr="004E103D" w:rsidRDefault="00CA2FB4" w:rsidP="00525AFE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985910" w:rsidRDefault="0047671A" w:rsidP="00913FF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Campaign Planning Sheet</w:t>
      </w:r>
    </w:p>
    <w:p w:rsidR="00913FFA" w:rsidRDefault="00913FFA" w:rsidP="00913FF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For </w:t>
      </w:r>
      <w:r w:rsidR="005624F8">
        <w:rPr>
          <w:rFonts w:ascii="Bookman Old Style" w:hAnsi="Bookman Old Style" w:cs="Times New Roman"/>
          <w:sz w:val="24"/>
          <w:szCs w:val="24"/>
        </w:rPr>
        <w:t>t</w:t>
      </w:r>
      <w:r w:rsidR="0047671A">
        <w:rPr>
          <w:rFonts w:ascii="Bookman Old Style" w:hAnsi="Bookman Old Style" w:cs="Times New Roman"/>
          <w:sz w:val="24"/>
          <w:szCs w:val="24"/>
        </w:rPr>
        <w:t>his week</w:t>
      </w:r>
      <w:r>
        <w:rPr>
          <w:rFonts w:ascii="Bookman Old Style" w:hAnsi="Bookman Old Style" w:cs="Times New Roman"/>
          <w:sz w:val="24"/>
          <w:szCs w:val="24"/>
        </w:rPr>
        <w:t>,</w:t>
      </w:r>
      <w:r w:rsidR="0047671A">
        <w:rPr>
          <w:rFonts w:ascii="Bookman Old Style" w:hAnsi="Bookman Old Style" w:cs="Times New Roman"/>
          <w:sz w:val="24"/>
          <w:szCs w:val="24"/>
        </w:rPr>
        <w:t xml:space="preserve"> you will be working on creating your campaign.  Y</w:t>
      </w:r>
      <w:r>
        <w:rPr>
          <w:rFonts w:ascii="Bookman Old Style" w:hAnsi="Bookman Old Style" w:cs="Times New Roman"/>
          <w:sz w:val="24"/>
          <w:szCs w:val="24"/>
        </w:rPr>
        <w:t>ou will complete the following tasks: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47671A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Work on the campaign you put together in your proposal sheets.  You must complete the actual campaign or have it in place by January 30. </w:t>
      </w:r>
    </w:p>
    <w:p w:rsidR="00A52550" w:rsidRDefault="0047671A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Complete the campaign page on your wikispace page.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Your completed </w:t>
      </w:r>
      <w:r w:rsidR="0047671A">
        <w:rPr>
          <w:rFonts w:ascii="Bookman Old Style" w:hAnsi="Bookman Old Style" w:cs="Times New Roman"/>
          <w:sz w:val="24"/>
          <w:szCs w:val="24"/>
        </w:rPr>
        <w:t>campaigns</w:t>
      </w:r>
      <w:r>
        <w:rPr>
          <w:rFonts w:ascii="Bookman Old Style" w:hAnsi="Bookman Old Style" w:cs="Times New Roman"/>
          <w:sz w:val="24"/>
          <w:szCs w:val="24"/>
        </w:rPr>
        <w:t xml:space="preserve"> will be worth 100</w:t>
      </w:r>
      <w:r w:rsidR="005624F8">
        <w:rPr>
          <w:rFonts w:ascii="Bookman Old Style" w:hAnsi="Bookman Old Style" w:cs="Times New Roman"/>
          <w:sz w:val="24"/>
          <w:szCs w:val="24"/>
        </w:rPr>
        <w:t xml:space="preserve"> points of your project grade (</w:t>
      </w:r>
      <w:r w:rsidR="0047671A">
        <w:rPr>
          <w:rFonts w:ascii="Bookman Old Style" w:hAnsi="Bookman Old Style" w:cs="Times New Roman"/>
          <w:sz w:val="24"/>
          <w:szCs w:val="24"/>
        </w:rPr>
        <w:t xml:space="preserve">see campaign </w:t>
      </w:r>
      <w:r w:rsidR="006D33C8">
        <w:rPr>
          <w:rFonts w:ascii="Bookman Old Style" w:hAnsi="Bookman Old Style" w:cs="Times New Roman"/>
          <w:sz w:val="24"/>
          <w:szCs w:val="24"/>
        </w:rPr>
        <w:t>grading sheet</w:t>
      </w:r>
      <w:bookmarkStart w:id="0" w:name="_GoBack"/>
      <w:bookmarkEnd w:id="0"/>
      <w:r w:rsidR="0047671A">
        <w:rPr>
          <w:rFonts w:ascii="Bookman Old Style" w:hAnsi="Bookman Old Style" w:cs="Times New Roman"/>
          <w:sz w:val="24"/>
          <w:szCs w:val="24"/>
        </w:rPr>
        <w:t xml:space="preserve"> for details</w:t>
      </w:r>
      <w:r w:rsidR="005624F8">
        <w:rPr>
          <w:rFonts w:ascii="Bookman Old Style" w:hAnsi="Bookman Old Style" w:cs="Times New Roman"/>
          <w:sz w:val="24"/>
          <w:szCs w:val="24"/>
        </w:rPr>
        <w:t>).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47671A" w:rsidRPr="004E103D" w:rsidRDefault="0047671A" w:rsidP="0047671A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47671A" w:rsidRDefault="0047671A" w:rsidP="0047671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Campaign Planning Sheet</w:t>
      </w:r>
    </w:p>
    <w:p w:rsidR="0047671A" w:rsidRDefault="0047671A" w:rsidP="0047671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47671A" w:rsidRDefault="0047671A" w:rsidP="0047671A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For this week, you will be working on creating your campaign.  You will complete the following tasks:</w:t>
      </w:r>
    </w:p>
    <w:p w:rsidR="0047671A" w:rsidRDefault="0047671A" w:rsidP="0047671A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47671A" w:rsidRDefault="0047671A" w:rsidP="0047671A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Work on the campaign you put together in your proposal sheets.  You must complete the actual campaign or have it in place by January 30. </w:t>
      </w:r>
    </w:p>
    <w:p w:rsidR="0047671A" w:rsidRDefault="0047671A" w:rsidP="0047671A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Complete the campaign page on your wikispace page.</w:t>
      </w:r>
    </w:p>
    <w:p w:rsidR="0047671A" w:rsidRDefault="0047671A" w:rsidP="0047671A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47671A" w:rsidRDefault="0047671A" w:rsidP="0047671A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Your completed campaigns will be worth 100 points of your project grade (see campaign rubric for details).</w:t>
      </w:r>
    </w:p>
    <w:p w:rsidR="005624F8" w:rsidRDefault="005624F8" w:rsidP="005624F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47671A" w:rsidRPr="004E103D" w:rsidRDefault="0047671A" w:rsidP="0047671A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47671A" w:rsidRDefault="0047671A" w:rsidP="0047671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Campaign Planning Sheet</w:t>
      </w:r>
    </w:p>
    <w:p w:rsidR="0047671A" w:rsidRDefault="0047671A" w:rsidP="0047671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47671A" w:rsidRDefault="0047671A" w:rsidP="0047671A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For this week, you will be working on creating your campaign.  You will complete the following tasks:</w:t>
      </w:r>
    </w:p>
    <w:p w:rsidR="0047671A" w:rsidRDefault="0047671A" w:rsidP="0047671A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47671A" w:rsidRDefault="0047671A" w:rsidP="0047671A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Work on the campaign you put together in your proposal sheets.  You must complete the actual campaign or have it in place by January 30. </w:t>
      </w:r>
    </w:p>
    <w:p w:rsidR="0047671A" w:rsidRDefault="0047671A" w:rsidP="0047671A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Complete the campaign page on your wikispace page.</w:t>
      </w:r>
    </w:p>
    <w:p w:rsidR="0047671A" w:rsidRDefault="0047671A" w:rsidP="0047671A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47671A" w:rsidRDefault="0047671A" w:rsidP="0047671A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Your completed campaigns will be worth 100 points of your project grade (see campaign rubric for details).</w:t>
      </w:r>
    </w:p>
    <w:p w:rsidR="00A52550" w:rsidRP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13FFA" w:rsidRPr="00985910" w:rsidRDefault="00913FFA" w:rsidP="00913FF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985910" w:rsidRP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sectPr w:rsidR="00985910" w:rsidRPr="00985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01BA8"/>
    <w:multiLevelType w:val="hybridMultilevel"/>
    <w:tmpl w:val="647A3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14F7E"/>
    <w:multiLevelType w:val="hybridMultilevel"/>
    <w:tmpl w:val="7CDEB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F56F6"/>
    <w:multiLevelType w:val="hybridMultilevel"/>
    <w:tmpl w:val="E8CC9D38"/>
    <w:lvl w:ilvl="0" w:tplc="236EB2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B204E"/>
    <w:multiLevelType w:val="hybridMultilevel"/>
    <w:tmpl w:val="F5F69B0C"/>
    <w:lvl w:ilvl="0" w:tplc="236EB2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3C"/>
    <w:rsid w:val="00174CFE"/>
    <w:rsid w:val="00226DF6"/>
    <w:rsid w:val="00252D48"/>
    <w:rsid w:val="00465D00"/>
    <w:rsid w:val="0047671A"/>
    <w:rsid w:val="004E103D"/>
    <w:rsid w:val="00525AFE"/>
    <w:rsid w:val="005624F8"/>
    <w:rsid w:val="006D33C8"/>
    <w:rsid w:val="00913FFA"/>
    <w:rsid w:val="00985910"/>
    <w:rsid w:val="00A52550"/>
    <w:rsid w:val="00C90F4E"/>
    <w:rsid w:val="00CA2FB4"/>
    <w:rsid w:val="00CD423C"/>
    <w:rsid w:val="00D71078"/>
    <w:rsid w:val="00D731D2"/>
    <w:rsid w:val="00EC3F3B"/>
    <w:rsid w:val="00F0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E259C7E5</Template>
  <TotalTime>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Highland Central School District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Petrosoff, Krista</dc:creator>
  <cp:lastModifiedBy>Petrosoff, Krista</cp:lastModifiedBy>
  <cp:revision>3</cp:revision>
  <dcterms:created xsi:type="dcterms:W3CDTF">2013-12-03T14:09:00Z</dcterms:created>
  <dcterms:modified xsi:type="dcterms:W3CDTF">2013-12-03T14:19:00Z</dcterms:modified>
</cp:coreProperties>
</file>